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2D847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BOTERFELD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71C01207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08882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01C7B5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Dec.1432</w:t>
      </w:r>
      <w:r>
        <w:rPr>
          <w:rFonts w:ascii="Times New Roman" w:hAnsi="Times New Roman" w:cs="Times New Roman"/>
          <w:sz w:val="24"/>
          <w:szCs w:val="24"/>
        </w:rPr>
        <w:tab/>
        <w:t xml:space="preserve">Johanna at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Rickmansworth(q.v.) made him an executor of his Will.</w:t>
      </w:r>
    </w:p>
    <w:p w14:paraId="7557348E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2D882891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91B9D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F5472E" w14:textId="77777777" w:rsidR="002A5877" w:rsidRDefault="002A5877" w:rsidP="002A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70149A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0210" w14:textId="77777777" w:rsidR="002A5877" w:rsidRDefault="002A5877" w:rsidP="009139A6">
      <w:r>
        <w:separator/>
      </w:r>
    </w:p>
  </w:endnote>
  <w:endnote w:type="continuationSeparator" w:id="0">
    <w:p w14:paraId="72E18D98" w14:textId="77777777" w:rsidR="002A5877" w:rsidRDefault="002A58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8E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ADA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35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5665" w14:textId="77777777" w:rsidR="002A5877" w:rsidRDefault="002A5877" w:rsidP="009139A6">
      <w:r>
        <w:separator/>
      </w:r>
    </w:p>
  </w:footnote>
  <w:footnote w:type="continuationSeparator" w:id="0">
    <w:p w14:paraId="1DB42F5B" w14:textId="77777777" w:rsidR="002A5877" w:rsidRDefault="002A58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F3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9C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E3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77"/>
    <w:rsid w:val="000666E0"/>
    <w:rsid w:val="002510B7"/>
    <w:rsid w:val="002A587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ABFFA"/>
  <w15:chartTrackingRefBased/>
  <w15:docId w15:val="{18D7DD34-F483-4F73-8983-825F87F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2022-10-04T10:19:00Z</dcterms:created>
  <dcterms:modified xsi:type="dcterms:W3CDTF">2022-10-04T10:19:00Z</dcterms:modified>
</cp:coreProperties>
</file>